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CD5" w:rsidRDefault="00E03CD5" w:rsidP="00AE1FA0">
      <w:pPr>
        <w:pStyle w:val="NoSpacing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</w:t>
      </w:r>
    </w:p>
    <w:p w:rsidR="00E03CD5" w:rsidRDefault="00E03CD5" w:rsidP="009A5F2A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плане(программе) приватизации имущества </w:t>
      </w:r>
    </w:p>
    <w:p w:rsidR="00E03CD5" w:rsidRDefault="00E03CD5" w:rsidP="00ED0A80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Сетоловского сельского поселения Почепского муниципального района Брянской области на 2026 -2028годы </w:t>
      </w:r>
    </w:p>
    <w:p w:rsidR="00E03CD5" w:rsidRDefault="00E03CD5" w:rsidP="007E544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136D27">
        <w:rPr>
          <w:rFonts w:ascii="Times New Roman" w:hAnsi="Times New Roman"/>
          <w:sz w:val="28"/>
          <w:szCs w:val="28"/>
        </w:rPr>
        <w:t xml:space="preserve"> </w:t>
      </w:r>
    </w:p>
    <w:p w:rsidR="00E03CD5" w:rsidRPr="00136D27" w:rsidRDefault="00E03CD5" w:rsidP="007E544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136D27">
        <w:rPr>
          <w:rFonts w:ascii="Times New Roman" w:hAnsi="Times New Roman"/>
          <w:sz w:val="28"/>
          <w:szCs w:val="28"/>
        </w:rPr>
        <w:t xml:space="preserve"> Сетоловкая сельская администрация</w:t>
      </w:r>
      <w:r>
        <w:rPr>
          <w:rFonts w:ascii="Times New Roman" w:hAnsi="Times New Roman"/>
          <w:sz w:val="28"/>
          <w:szCs w:val="28"/>
        </w:rPr>
        <w:t xml:space="preserve"> Почепского района Брянской области</w:t>
      </w:r>
      <w:r w:rsidRPr="00136D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 конца 2025 года,</w:t>
      </w:r>
      <w:r w:rsidRPr="00136D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 также в </w:t>
      </w:r>
      <w:r w:rsidRPr="00136D2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26-2028 </w:t>
      </w:r>
      <w:bookmarkStart w:id="0" w:name="_GoBack"/>
      <w:bookmarkEnd w:id="0"/>
      <w:r w:rsidRPr="00136D27">
        <w:rPr>
          <w:rFonts w:ascii="Times New Roman" w:hAnsi="Times New Roman"/>
          <w:sz w:val="28"/>
          <w:szCs w:val="28"/>
        </w:rPr>
        <w:t>годах приватизацию имущества Сетоловского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Почепского муниципального района Брянской области</w:t>
      </w:r>
      <w:r w:rsidRPr="00136D27">
        <w:rPr>
          <w:rFonts w:ascii="Times New Roman" w:hAnsi="Times New Roman"/>
          <w:sz w:val="28"/>
          <w:szCs w:val="28"/>
        </w:rPr>
        <w:t xml:space="preserve"> и  сдачу в аренду объектов недвижимости не планирует. </w:t>
      </w:r>
    </w:p>
    <w:p w:rsidR="00E03CD5" w:rsidRDefault="00E03CD5" w:rsidP="007E5447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E03CD5" w:rsidRDefault="00E03CD5" w:rsidP="007E544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03CD5" w:rsidRDefault="00E03CD5" w:rsidP="007E544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03CD5" w:rsidRDefault="00E03CD5" w:rsidP="0038611C">
      <w:pPr>
        <w:pStyle w:val="NoSpacing"/>
        <w:rPr>
          <w:rFonts w:ascii="Times New Roman" w:hAnsi="Times New Roman"/>
          <w:sz w:val="28"/>
          <w:szCs w:val="28"/>
        </w:rPr>
      </w:pPr>
    </w:p>
    <w:p w:rsidR="00E03CD5" w:rsidRDefault="00E03CD5" w:rsidP="0038611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поселения                                              С.А.Никуткин</w:t>
      </w:r>
    </w:p>
    <w:sectPr w:rsidR="00E03CD5" w:rsidSect="00F32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611C"/>
    <w:rsid w:val="00021459"/>
    <w:rsid w:val="00061496"/>
    <w:rsid w:val="0008243E"/>
    <w:rsid w:val="00087D54"/>
    <w:rsid w:val="000F6A65"/>
    <w:rsid w:val="000F7359"/>
    <w:rsid w:val="0011112A"/>
    <w:rsid w:val="00116D45"/>
    <w:rsid w:val="00136D27"/>
    <w:rsid w:val="0014771D"/>
    <w:rsid w:val="00183A38"/>
    <w:rsid w:val="00190A4C"/>
    <w:rsid w:val="002A7656"/>
    <w:rsid w:val="002B1BFC"/>
    <w:rsid w:val="002B23D0"/>
    <w:rsid w:val="002B40C9"/>
    <w:rsid w:val="002C1E46"/>
    <w:rsid w:val="00305900"/>
    <w:rsid w:val="003537CB"/>
    <w:rsid w:val="00366B9B"/>
    <w:rsid w:val="0038611C"/>
    <w:rsid w:val="003E7F03"/>
    <w:rsid w:val="00421565"/>
    <w:rsid w:val="00455DE3"/>
    <w:rsid w:val="00460F1D"/>
    <w:rsid w:val="004857AB"/>
    <w:rsid w:val="00497319"/>
    <w:rsid w:val="004A5A18"/>
    <w:rsid w:val="00505B77"/>
    <w:rsid w:val="00536DF2"/>
    <w:rsid w:val="005470E9"/>
    <w:rsid w:val="005763CD"/>
    <w:rsid w:val="00615BF9"/>
    <w:rsid w:val="0063056F"/>
    <w:rsid w:val="00665392"/>
    <w:rsid w:val="006E767E"/>
    <w:rsid w:val="00727714"/>
    <w:rsid w:val="00776CB3"/>
    <w:rsid w:val="007937DE"/>
    <w:rsid w:val="007A276C"/>
    <w:rsid w:val="007E34BD"/>
    <w:rsid w:val="007E5447"/>
    <w:rsid w:val="00816FD8"/>
    <w:rsid w:val="00830507"/>
    <w:rsid w:val="00873597"/>
    <w:rsid w:val="00877D19"/>
    <w:rsid w:val="00910311"/>
    <w:rsid w:val="0091695D"/>
    <w:rsid w:val="00926968"/>
    <w:rsid w:val="00935639"/>
    <w:rsid w:val="00985067"/>
    <w:rsid w:val="00993AE1"/>
    <w:rsid w:val="009A5F2A"/>
    <w:rsid w:val="009E09DF"/>
    <w:rsid w:val="00A16C43"/>
    <w:rsid w:val="00A71630"/>
    <w:rsid w:val="00A81F43"/>
    <w:rsid w:val="00A84249"/>
    <w:rsid w:val="00AC5927"/>
    <w:rsid w:val="00AD0E03"/>
    <w:rsid w:val="00AE1FA0"/>
    <w:rsid w:val="00AE64D7"/>
    <w:rsid w:val="00B54D33"/>
    <w:rsid w:val="00B8730D"/>
    <w:rsid w:val="00BA33BF"/>
    <w:rsid w:val="00BF7D82"/>
    <w:rsid w:val="00C10AC5"/>
    <w:rsid w:val="00C13D0E"/>
    <w:rsid w:val="00C55C8F"/>
    <w:rsid w:val="00C63DF7"/>
    <w:rsid w:val="00C721F8"/>
    <w:rsid w:val="00CE70F9"/>
    <w:rsid w:val="00D10797"/>
    <w:rsid w:val="00D35B91"/>
    <w:rsid w:val="00DB31BE"/>
    <w:rsid w:val="00DF45CF"/>
    <w:rsid w:val="00DF6EF0"/>
    <w:rsid w:val="00E03CD5"/>
    <w:rsid w:val="00E76FC9"/>
    <w:rsid w:val="00E93C17"/>
    <w:rsid w:val="00EB4857"/>
    <w:rsid w:val="00EB74E5"/>
    <w:rsid w:val="00ED0A80"/>
    <w:rsid w:val="00F32EDE"/>
    <w:rsid w:val="00F44439"/>
    <w:rsid w:val="00F714B0"/>
    <w:rsid w:val="00F92D8E"/>
    <w:rsid w:val="00FB5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ED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8611C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E7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7656"/>
    <w:rPr>
      <w:rFonts w:ascii="Times New Roman" w:hAnsi="Times New Roman" w:cs="Times New Roman"/>
      <w:sz w:val="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E1FA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087D5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798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9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77</Words>
  <Characters>441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</cp:lastModifiedBy>
  <cp:revision>16</cp:revision>
  <cp:lastPrinted>2017-11-30T11:19:00Z</cp:lastPrinted>
  <dcterms:created xsi:type="dcterms:W3CDTF">2017-02-15T14:36:00Z</dcterms:created>
  <dcterms:modified xsi:type="dcterms:W3CDTF">2025-11-11T07:29:00Z</dcterms:modified>
</cp:coreProperties>
</file>